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146B3" w14:textId="77777777" w:rsidR="00A32915" w:rsidRDefault="00A32915" w:rsidP="00A329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WINTER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741207C2" w14:textId="77777777" w:rsidR="00A32915" w:rsidRDefault="00A32915" w:rsidP="00A329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72C0894C" w14:textId="77777777" w:rsidR="00A32915" w:rsidRDefault="00A32915" w:rsidP="00A32915">
      <w:pPr>
        <w:pStyle w:val="NoSpacing"/>
        <w:rPr>
          <w:rFonts w:cs="Times New Roman"/>
          <w:szCs w:val="24"/>
        </w:rPr>
      </w:pPr>
    </w:p>
    <w:p w14:paraId="5F601122" w14:textId="77777777" w:rsidR="00A32915" w:rsidRDefault="00A32915" w:rsidP="00A32915">
      <w:pPr>
        <w:pStyle w:val="NoSpacing"/>
        <w:rPr>
          <w:rFonts w:cs="Times New Roman"/>
          <w:szCs w:val="24"/>
        </w:rPr>
      </w:pPr>
    </w:p>
    <w:p w14:paraId="037E2E2E" w14:textId="77777777" w:rsidR="00A32915" w:rsidRDefault="00A32915" w:rsidP="00A329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He became apprenticed to William </w:t>
      </w:r>
      <w:proofErr w:type="spellStart"/>
      <w:r>
        <w:rPr>
          <w:rFonts w:cs="Times New Roman"/>
          <w:szCs w:val="24"/>
        </w:rPr>
        <w:t>Viryet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1ABE529C" w14:textId="77777777" w:rsidR="00A32915" w:rsidRDefault="00A32915" w:rsidP="00A329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1273F17B" w14:textId="77777777" w:rsidR="00A32915" w:rsidRDefault="00A32915" w:rsidP="00A32915">
      <w:pPr>
        <w:pStyle w:val="NoSpacing"/>
        <w:rPr>
          <w:rFonts w:cs="Times New Roman"/>
          <w:szCs w:val="24"/>
        </w:rPr>
      </w:pPr>
    </w:p>
    <w:p w14:paraId="0503C81D" w14:textId="77777777" w:rsidR="00A32915" w:rsidRDefault="00A32915" w:rsidP="00A32915">
      <w:pPr>
        <w:pStyle w:val="NoSpacing"/>
        <w:rPr>
          <w:rFonts w:cs="Times New Roman"/>
          <w:szCs w:val="24"/>
        </w:rPr>
      </w:pPr>
    </w:p>
    <w:p w14:paraId="7D20BE7F" w14:textId="77777777" w:rsidR="00A32915" w:rsidRDefault="00A32915" w:rsidP="00A329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2024</w:t>
      </w:r>
    </w:p>
    <w:p w14:paraId="6DF28F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3098D" w14:textId="77777777" w:rsidR="00A32915" w:rsidRDefault="00A32915" w:rsidP="009139A6">
      <w:r>
        <w:separator/>
      </w:r>
    </w:p>
  </w:endnote>
  <w:endnote w:type="continuationSeparator" w:id="0">
    <w:p w14:paraId="03D3CF7D" w14:textId="77777777" w:rsidR="00A32915" w:rsidRDefault="00A329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39D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35C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624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12267" w14:textId="77777777" w:rsidR="00A32915" w:rsidRDefault="00A32915" w:rsidP="009139A6">
      <w:r>
        <w:separator/>
      </w:r>
    </w:p>
  </w:footnote>
  <w:footnote w:type="continuationSeparator" w:id="0">
    <w:p w14:paraId="035ECB60" w14:textId="77777777" w:rsidR="00A32915" w:rsidRDefault="00A329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154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8B9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2C8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1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32915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612F6"/>
  <w15:chartTrackingRefBased/>
  <w15:docId w15:val="{94314C1B-84B9-4F6C-9F98-543AB696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2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2024-05-18T20:53:00Z</dcterms:created>
  <dcterms:modified xsi:type="dcterms:W3CDTF">2024-05-18T20:54:00Z</dcterms:modified>
</cp:coreProperties>
</file>